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89200" w14:textId="77777777" w:rsidR="00412187" w:rsidRDefault="00870F5B" w:rsidP="00BB6B8D">
      <w:pPr>
        <w:spacing w:after="0"/>
        <w:rPr>
          <w:rFonts w:ascii="Arial" w:hAnsi="Arial" w:cs="Arial"/>
          <w:bCs/>
          <w:sz w:val="20"/>
          <w:szCs w:val="20"/>
        </w:rPr>
      </w:pPr>
      <w:r w:rsidRPr="00BB6B8D">
        <w:rPr>
          <w:rFonts w:ascii="Arial" w:hAnsi="Arial" w:cs="Arial"/>
          <w:bCs/>
          <w:sz w:val="20"/>
          <w:szCs w:val="20"/>
        </w:rPr>
        <w:t>RDOŚ-Gd-SA.III.261.2.</w:t>
      </w:r>
      <w:r w:rsidR="00E61185" w:rsidRPr="00BB6B8D">
        <w:rPr>
          <w:rFonts w:ascii="Arial" w:hAnsi="Arial" w:cs="Arial"/>
          <w:bCs/>
          <w:sz w:val="20"/>
          <w:szCs w:val="20"/>
        </w:rPr>
        <w:t>54</w:t>
      </w:r>
      <w:r w:rsidRPr="00BB6B8D">
        <w:rPr>
          <w:rFonts w:ascii="Arial" w:hAnsi="Arial" w:cs="Arial"/>
          <w:bCs/>
          <w:sz w:val="20"/>
          <w:szCs w:val="20"/>
        </w:rPr>
        <w:t>.202</w:t>
      </w:r>
      <w:r w:rsidR="00232576" w:rsidRPr="00BB6B8D">
        <w:rPr>
          <w:rFonts w:ascii="Arial" w:hAnsi="Arial" w:cs="Arial"/>
          <w:bCs/>
          <w:sz w:val="20"/>
          <w:szCs w:val="20"/>
        </w:rPr>
        <w:t>6</w:t>
      </w:r>
      <w:r w:rsidRPr="00BB6B8D">
        <w:rPr>
          <w:rFonts w:ascii="Arial" w:hAnsi="Arial" w:cs="Arial"/>
          <w:bCs/>
          <w:sz w:val="20"/>
          <w:szCs w:val="20"/>
        </w:rPr>
        <w:t>.AG</w:t>
      </w:r>
    </w:p>
    <w:p w14:paraId="0BF0586D" w14:textId="77777777" w:rsidR="00412187" w:rsidRDefault="00412187" w:rsidP="00BB6B8D">
      <w:pPr>
        <w:spacing w:after="0"/>
        <w:rPr>
          <w:rFonts w:ascii="Arial" w:hAnsi="Arial" w:cs="Arial"/>
          <w:bCs/>
        </w:rPr>
      </w:pPr>
    </w:p>
    <w:p w14:paraId="42E15333" w14:textId="094DA1BF" w:rsidR="00412187" w:rsidRPr="00412187" w:rsidRDefault="00412187" w:rsidP="00412187">
      <w:pPr>
        <w:keepNext/>
        <w:keepLines/>
        <w:spacing w:after="0" w:line="240" w:lineRule="auto"/>
        <w:jc w:val="right"/>
        <w:outlineLvl w:val="1"/>
        <w:rPr>
          <w:rFonts w:ascii="Arial" w:eastAsia="Times New Roman" w:hAnsi="Arial" w:cs="Arial"/>
          <w:b/>
          <w:bCs/>
          <w:i/>
          <w:lang w:eastAsia="pl-PL"/>
        </w:rPr>
      </w:pPr>
      <w:r w:rsidRPr="00412187">
        <w:rPr>
          <w:rFonts w:ascii="Arial" w:eastAsia="Times New Roman" w:hAnsi="Arial" w:cs="Arial"/>
          <w:b/>
          <w:bCs/>
          <w:i/>
          <w:lang w:eastAsia="pl-PL"/>
        </w:rPr>
        <w:t xml:space="preserve">ZAŁĄCZNIK NR </w:t>
      </w:r>
      <w:r w:rsidR="00C347A5">
        <w:rPr>
          <w:rFonts w:ascii="Arial" w:eastAsia="Times New Roman" w:hAnsi="Arial" w:cs="Arial"/>
          <w:b/>
          <w:bCs/>
          <w:i/>
          <w:lang w:eastAsia="pl-PL"/>
        </w:rPr>
        <w:t>2</w:t>
      </w:r>
      <w:r w:rsidRPr="00412187">
        <w:rPr>
          <w:rFonts w:ascii="Arial" w:eastAsia="Times New Roman" w:hAnsi="Arial" w:cs="Arial"/>
          <w:b/>
          <w:bCs/>
          <w:i/>
          <w:lang w:eastAsia="pl-PL"/>
        </w:rPr>
        <w:t xml:space="preserve"> do Umowy</w:t>
      </w:r>
    </w:p>
    <w:p w14:paraId="5941940F" w14:textId="77777777" w:rsidR="00412187" w:rsidRPr="00412187" w:rsidRDefault="00412187" w:rsidP="00412187">
      <w:pPr>
        <w:widowControl w:val="0"/>
        <w:suppressAutoHyphens/>
        <w:spacing w:before="120" w:after="12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3D9D6B2" w14:textId="77777777" w:rsidR="00412187" w:rsidRPr="00412187" w:rsidRDefault="00412187" w:rsidP="00412187">
      <w:pPr>
        <w:widowControl w:val="0"/>
        <w:suppressAutoHyphens/>
        <w:spacing w:before="120" w:after="12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2187">
        <w:rPr>
          <w:rFonts w:ascii="Arial" w:eastAsia="Times New Roman" w:hAnsi="Arial" w:cs="Arial"/>
          <w:b/>
          <w:bCs/>
          <w:lang w:eastAsia="pl-PL"/>
        </w:rPr>
        <w:t xml:space="preserve">Protokół  </w:t>
      </w:r>
    </w:p>
    <w:p w14:paraId="170E3CF0" w14:textId="77777777" w:rsidR="00412187" w:rsidRPr="00412187" w:rsidRDefault="00412187" w:rsidP="00412187">
      <w:pPr>
        <w:widowControl w:val="0"/>
        <w:suppressAutoHyphens/>
        <w:spacing w:before="120" w:after="12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bookmarkStart w:id="0" w:name="OLE_LINK1"/>
      <w:bookmarkStart w:id="1" w:name="OLE_LINK2"/>
      <w:r w:rsidRPr="00412187">
        <w:rPr>
          <w:rFonts w:ascii="Arial" w:eastAsia="Times New Roman" w:hAnsi="Arial" w:cs="Arial"/>
          <w:b/>
          <w:bCs/>
          <w:lang w:eastAsia="pl-PL"/>
        </w:rPr>
        <w:t>potwierdzający  wykonanie zamówienia</w:t>
      </w:r>
      <w:bookmarkEnd w:id="0"/>
      <w:bookmarkEnd w:id="1"/>
      <w:r w:rsidRPr="00412187">
        <w:rPr>
          <w:rFonts w:ascii="Arial" w:eastAsia="Times New Roman" w:hAnsi="Arial" w:cs="Arial"/>
          <w:b/>
          <w:bCs/>
          <w:lang w:eastAsia="pl-PL"/>
        </w:rPr>
        <w:t xml:space="preserve"> bez wad</w:t>
      </w:r>
    </w:p>
    <w:p w14:paraId="1844879A" w14:textId="77777777" w:rsidR="00412187" w:rsidRPr="00412187" w:rsidRDefault="00412187" w:rsidP="00412187">
      <w:pPr>
        <w:spacing w:line="360" w:lineRule="auto"/>
        <w:ind w:firstLine="708"/>
        <w:jc w:val="both"/>
        <w:rPr>
          <w:rFonts w:ascii="Arial" w:hAnsi="Arial" w:cs="Arial"/>
        </w:rPr>
      </w:pPr>
      <w:r w:rsidRPr="00412187">
        <w:rPr>
          <w:rFonts w:ascii="Arial" w:hAnsi="Arial" w:cs="Arial"/>
        </w:rPr>
        <w:t xml:space="preserve">Sporządzony dnia ___________________________ w siedzibie Zamawiającego – Regionalna Dyrekcja Ochrony Środowiska w Gdańsku,  </w:t>
      </w:r>
      <w:r w:rsidRPr="00412187">
        <w:rPr>
          <w:rFonts w:ascii="Arial" w:hAnsi="Arial" w:cs="Arial"/>
          <w:b/>
          <w:bCs/>
        </w:rPr>
        <w:t xml:space="preserve">ul. Chmielna 54/57, 80-748 Gdańsk </w:t>
      </w:r>
      <w:r w:rsidRPr="00412187">
        <w:rPr>
          <w:rFonts w:ascii="Arial" w:hAnsi="Arial" w:cs="Arial"/>
        </w:rPr>
        <w:t>pomiędzy:</w:t>
      </w:r>
    </w:p>
    <w:p w14:paraId="1812CC34" w14:textId="77777777" w:rsidR="00412187" w:rsidRPr="00412187" w:rsidRDefault="00412187" w:rsidP="00412187">
      <w:pPr>
        <w:spacing w:line="360" w:lineRule="auto"/>
        <w:rPr>
          <w:rFonts w:ascii="Arial" w:hAnsi="Arial" w:cs="Arial"/>
          <w:b/>
          <w:bCs/>
        </w:rPr>
      </w:pPr>
      <w:r w:rsidRPr="00412187">
        <w:rPr>
          <w:rFonts w:ascii="Arial" w:hAnsi="Arial" w:cs="Arial"/>
          <w:i/>
        </w:rPr>
        <w:t xml:space="preserve">Wykonawcą </w:t>
      </w:r>
      <w:r w:rsidRPr="00412187">
        <w:rPr>
          <w:rFonts w:ascii="Arial" w:hAnsi="Arial" w:cs="Arial"/>
        </w:rPr>
        <w:t>reprezentowanym przez:</w:t>
      </w:r>
      <w:r w:rsidRPr="00412187">
        <w:rPr>
          <w:rFonts w:ascii="Arial" w:hAnsi="Arial" w:cs="Arial"/>
          <w:b/>
          <w:bCs/>
        </w:rPr>
        <w:t xml:space="preserve"> </w:t>
      </w:r>
    </w:p>
    <w:p w14:paraId="2430B5A4" w14:textId="77777777" w:rsidR="00412187" w:rsidRPr="00412187" w:rsidRDefault="00412187" w:rsidP="00412187">
      <w:pPr>
        <w:spacing w:line="360" w:lineRule="auto"/>
        <w:rPr>
          <w:rFonts w:ascii="Arial" w:hAnsi="Arial" w:cs="Arial"/>
        </w:rPr>
      </w:pPr>
      <w:r w:rsidRPr="00412187">
        <w:rPr>
          <w:rFonts w:ascii="Arial" w:hAnsi="Arial" w:cs="Arial"/>
        </w:rPr>
        <w:t xml:space="preserve">___________________________________________________________________ </w:t>
      </w:r>
    </w:p>
    <w:p w14:paraId="7BB52ABE" w14:textId="5C4F946C" w:rsidR="00412187" w:rsidRPr="00412187" w:rsidRDefault="00412187" w:rsidP="00412187">
      <w:pPr>
        <w:spacing w:line="360" w:lineRule="auto"/>
        <w:rPr>
          <w:rFonts w:ascii="Arial" w:hAnsi="Arial" w:cs="Arial"/>
        </w:rPr>
      </w:pPr>
      <w:r w:rsidRPr="00412187">
        <w:rPr>
          <w:rFonts w:ascii="Arial" w:hAnsi="Arial" w:cs="Arial"/>
        </w:rPr>
        <w:t xml:space="preserve">a </w:t>
      </w:r>
      <w:r w:rsidRPr="00412187">
        <w:rPr>
          <w:rFonts w:ascii="Arial" w:hAnsi="Arial" w:cs="Arial"/>
          <w:i/>
        </w:rPr>
        <w:t>Zamawiającym</w:t>
      </w:r>
      <w:r w:rsidRPr="00412187">
        <w:rPr>
          <w:rFonts w:ascii="Arial" w:hAnsi="Arial" w:cs="Arial"/>
        </w:rPr>
        <w:t xml:space="preserve"> reprezentowanym przez</w:t>
      </w:r>
      <w:r>
        <w:rPr>
          <w:rFonts w:ascii="Arial" w:hAnsi="Arial" w:cs="Arial"/>
        </w:rPr>
        <w:t xml:space="preserve">: </w:t>
      </w:r>
      <w:r w:rsidRPr="00412187">
        <w:rPr>
          <w:rFonts w:ascii="Arial" w:hAnsi="Arial" w:cs="Arial"/>
        </w:rPr>
        <w:t>___________________________________________________________________</w:t>
      </w:r>
    </w:p>
    <w:p w14:paraId="4A92D2F7" w14:textId="77777777" w:rsidR="00412187" w:rsidRDefault="00412187" w:rsidP="00412187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F243E" w:themeColor="text2" w:themeShade="80"/>
          <w:kern w:val="3"/>
          <w:lang w:eastAsia="pl-PL"/>
        </w:rPr>
      </w:pPr>
    </w:p>
    <w:p w14:paraId="3776EDEC" w14:textId="3653DEB0" w:rsidR="00412187" w:rsidRPr="00412187" w:rsidRDefault="00412187" w:rsidP="00412187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1F497D" w:themeColor="text2"/>
          <w:lang w:eastAsia="pl-PL"/>
        </w:rPr>
      </w:pPr>
      <w:r w:rsidRPr="00412187">
        <w:rPr>
          <w:rFonts w:ascii="Arial" w:eastAsia="Times New Roman" w:hAnsi="Arial" w:cs="Arial"/>
          <w:color w:val="0F243E" w:themeColor="text2" w:themeShade="80"/>
          <w:kern w:val="3"/>
          <w:lang w:eastAsia="pl-PL"/>
        </w:rPr>
        <w:t>Stosownie do postanowień umowy nr ……./…..…. z dnia ……………….., której przedmiotem jest:</w:t>
      </w:r>
      <w:r w:rsidRPr="00412187">
        <w:rPr>
          <w:rFonts w:ascii="Arial" w:eastAsia="Times New Roman" w:hAnsi="Arial" w:cs="Arial"/>
          <w:b/>
          <w:color w:val="0070C0"/>
          <w:kern w:val="3"/>
          <w:lang w:eastAsia="pl-PL"/>
        </w:rPr>
        <w:t xml:space="preserve"> </w:t>
      </w:r>
      <w:r w:rsidRPr="00412187">
        <w:rPr>
          <w:rFonts w:ascii="Arial" w:hAnsi="Arial" w:cs="Arial"/>
          <w:b/>
          <w:bCs/>
          <w:color w:val="1F497D" w:themeColor="text2"/>
        </w:rPr>
        <w:t xml:space="preserve">Czteroletni dostęp do subskrypcji Rocznej </w:t>
      </w:r>
      <w:proofErr w:type="spellStart"/>
      <w:r w:rsidRPr="00412187">
        <w:rPr>
          <w:rFonts w:ascii="Arial" w:hAnsi="Arial" w:cs="Arial"/>
          <w:b/>
          <w:bCs/>
          <w:color w:val="1F497D" w:themeColor="text2"/>
        </w:rPr>
        <w:t>ArcGIS</w:t>
      </w:r>
      <w:proofErr w:type="spellEnd"/>
      <w:r w:rsidRPr="00412187">
        <w:rPr>
          <w:rFonts w:ascii="Arial" w:hAnsi="Arial" w:cs="Arial"/>
          <w:b/>
          <w:bCs/>
          <w:color w:val="1F497D" w:themeColor="text2"/>
        </w:rPr>
        <w:t xml:space="preserve"> Online użytkownika typu </w:t>
      </w:r>
      <w:proofErr w:type="spellStart"/>
      <w:r w:rsidRPr="00412187">
        <w:rPr>
          <w:rFonts w:ascii="Arial" w:hAnsi="Arial" w:cs="Arial"/>
          <w:b/>
          <w:bCs/>
          <w:color w:val="1F497D" w:themeColor="text2"/>
        </w:rPr>
        <w:t>Creator</w:t>
      </w:r>
      <w:proofErr w:type="spellEnd"/>
      <w:r w:rsidRPr="00412187">
        <w:rPr>
          <w:rFonts w:ascii="Arial" w:hAnsi="Arial" w:cs="Arial"/>
          <w:b/>
          <w:bCs/>
          <w:color w:val="1F497D" w:themeColor="text2"/>
        </w:rPr>
        <w:t xml:space="preserve"> (dająca dostęp do oprogramowania </w:t>
      </w:r>
      <w:proofErr w:type="spellStart"/>
      <w:r w:rsidRPr="00412187">
        <w:rPr>
          <w:rFonts w:ascii="Arial" w:hAnsi="Arial" w:cs="Arial"/>
          <w:b/>
          <w:bCs/>
          <w:color w:val="1F497D" w:themeColor="text2"/>
        </w:rPr>
        <w:t>ArcGIS</w:t>
      </w:r>
      <w:proofErr w:type="spellEnd"/>
      <w:r w:rsidRPr="00412187">
        <w:rPr>
          <w:rFonts w:ascii="Arial" w:hAnsi="Arial" w:cs="Arial"/>
          <w:b/>
          <w:bCs/>
          <w:color w:val="1F497D" w:themeColor="text2"/>
        </w:rPr>
        <w:t xml:space="preserve"> Pro Basic),  oraz dwa dostępy dodatkowe do tej subskrypcji (dodatkowe stanowiska </w:t>
      </w:r>
      <w:proofErr w:type="spellStart"/>
      <w:r w:rsidRPr="00412187">
        <w:rPr>
          <w:rFonts w:ascii="Arial" w:hAnsi="Arial" w:cs="Arial"/>
          <w:b/>
          <w:bCs/>
          <w:color w:val="1F497D" w:themeColor="text2"/>
        </w:rPr>
        <w:t>ArcGIS</w:t>
      </w:r>
      <w:proofErr w:type="spellEnd"/>
      <w:r w:rsidRPr="00412187">
        <w:rPr>
          <w:rFonts w:ascii="Arial" w:hAnsi="Arial" w:cs="Arial"/>
          <w:b/>
          <w:bCs/>
          <w:color w:val="1F497D" w:themeColor="text2"/>
        </w:rPr>
        <w:t xml:space="preserve"> Pro Basic) na okres czterech lat</w:t>
      </w:r>
      <w:r>
        <w:rPr>
          <w:rFonts w:ascii="Arial" w:hAnsi="Arial" w:cs="Arial"/>
          <w:b/>
          <w:bCs/>
          <w:color w:val="1F497D" w:themeColor="text2"/>
        </w:rPr>
        <w:t>.</w:t>
      </w:r>
    </w:p>
    <w:p w14:paraId="4969EF40" w14:textId="77777777" w:rsid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F243E" w:themeColor="text2" w:themeShade="80"/>
          <w:lang w:eastAsia="pl-PL"/>
        </w:rPr>
      </w:pPr>
    </w:p>
    <w:p w14:paraId="68923DFD" w14:textId="03C0B1E2" w:rsid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</w:pPr>
      <w:r w:rsidRPr="00412187">
        <w:rPr>
          <w:rFonts w:ascii="Arial" w:eastAsia="Times New Roman" w:hAnsi="Arial" w:cs="Arial"/>
          <w:b/>
          <w:bCs/>
          <w:color w:val="0F243E" w:themeColor="text2" w:themeShade="80"/>
          <w:lang w:eastAsia="pl-PL"/>
        </w:rPr>
        <w:t xml:space="preserve">Zamawiający </w:t>
      </w:r>
      <w:r w:rsidRPr="00412187"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  <w:t>stwierdza</w:t>
      </w:r>
      <w:r w:rsidRPr="00412187">
        <w:rPr>
          <w:rFonts w:ascii="Arial" w:eastAsia="Times New Roman" w:hAnsi="Arial" w:cs="Arial"/>
          <w:b/>
          <w:bCs/>
          <w:iCs/>
          <w:color w:val="0F243E" w:themeColor="text2" w:themeShade="80"/>
          <w:u w:val="single"/>
          <w:lang w:eastAsia="pl-PL"/>
        </w:rPr>
        <w:t xml:space="preserve"> wykonanie Przedmiotu Umowy</w:t>
      </w:r>
      <w:r>
        <w:rPr>
          <w:rFonts w:ascii="Arial" w:eastAsia="Times New Roman" w:hAnsi="Arial" w:cs="Arial"/>
          <w:b/>
          <w:bCs/>
          <w:iCs/>
          <w:color w:val="0F243E" w:themeColor="text2" w:themeShade="80"/>
          <w:u w:val="single"/>
          <w:lang w:eastAsia="pl-PL"/>
        </w:rPr>
        <w:t xml:space="preserve"> bez wad</w:t>
      </w:r>
      <w:r w:rsidRPr="00412187"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  <w:t>.</w:t>
      </w:r>
    </w:p>
    <w:p w14:paraId="750F5194" w14:textId="77777777" w:rsid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</w:pPr>
    </w:p>
    <w:p w14:paraId="53BD8D65" w14:textId="77777777" w:rsid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</w:pPr>
    </w:p>
    <w:p w14:paraId="01D0FADD" w14:textId="77777777" w:rsid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color w:val="0F243E" w:themeColor="text2" w:themeShade="80"/>
          <w:lang w:eastAsia="pl-PL"/>
        </w:rPr>
      </w:pPr>
    </w:p>
    <w:p w14:paraId="03B79ECD" w14:textId="77777777" w:rsidR="00412187" w:rsidRPr="00412187" w:rsidRDefault="00412187" w:rsidP="00412187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F243E" w:themeColor="text2" w:themeShade="80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412187" w:rsidRPr="00412187" w14:paraId="4C0D44AF" w14:textId="77777777" w:rsidTr="00366B65">
        <w:trPr>
          <w:jc w:val="right"/>
        </w:trPr>
        <w:tc>
          <w:tcPr>
            <w:tcW w:w="4606" w:type="dxa"/>
          </w:tcPr>
          <w:p w14:paraId="52C6E0B3" w14:textId="77777777" w:rsidR="00412187" w:rsidRPr="00412187" w:rsidRDefault="00412187" w:rsidP="00412187">
            <w:pPr>
              <w:widowControl w:val="0"/>
              <w:suppressAutoHyphens/>
              <w:spacing w:before="120" w:after="120" w:line="200" w:lineRule="atLeast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12187">
              <w:rPr>
                <w:rFonts w:ascii="Arial" w:eastAsia="Times New Roman" w:hAnsi="Arial" w:cs="Arial"/>
                <w:lang w:eastAsia="pl-PL"/>
              </w:rPr>
              <w:t>__________________________</w:t>
            </w:r>
            <w:r w:rsidRPr="00412187">
              <w:rPr>
                <w:rFonts w:ascii="Arial" w:eastAsia="Times New Roman" w:hAnsi="Arial" w:cs="Arial"/>
                <w:lang w:eastAsia="pl-PL"/>
              </w:rPr>
              <w:tab/>
            </w:r>
          </w:p>
        </w:tc>
        <w:tc>
          <w:tcPr>
            <w:tcW w:w="3931" w:type="dxa"/>
          </w:tcPr>
          <w:p w14:paraId="32A7023A" w14:textId="77777777" w:rsidR="00412187" w:rsidRPr="00412187" w:rsidRDefault="00412187" w:rsidP="00412187">
            <w:pPr>
              <w:widowControl w:val="0"/>
              <w:suppressAutoHyphens/>
              <w:spacing w:before="120" w:after="120" w:line="200" w:lineRule="atLeast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12187">
              <w:rPr>
                <w:rFonts w:ascii="Arial" w:eastAsia="Times New Roman" w:hAnsi="Arial" w:cs="Arial"/>
                <w:lang w:eastAsia="pl-PL"/>
              </w:rPr>
              <w:t>__________________________</w:t>
            </w:r>
          </w:p>
        </w:tc>
      </w:tr>
      <w:tr w:rsidR="00412187" w:rsidRPr="00412187" w14:paraId="5E6BAB8B" w14:textId="77777777" w:rsidTr="00366B65">
        <w:trPr>
          <w:jc w:val="right"/>
        </w:trPr>
        <w:tc>
          <w:tcPr>
            <w:tcW w:w="4606" w:type="dxa"/>
          </w:tcPr>
          <w:p w14:paraId="3410D0B5" w14:textId="77777777" w:rsidR="00412187" w:rsidRPr="00412187" w:rsidRDefault="00412187" w:rsidP="00412187">
            <w:pPr>
              <w:widowControl w:val="0"/>
              <w:suppressAutoHyphens/>
              <w:spacing w:before="120" w:after="120" w:line="200" w:lineRule="atLeast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12187">
              <w:rPr>
                <w:rFonts w:ascii="Arial" w:eastAsia="Times New Roman" w:hAnsi="Arial" w:cs="Arial"/>
                <w:i/>
                <w:lang w:eastAsia="pl-PL"/>
              </w:rPr>
              <w:t xml:space="preserve">              (Wykonawca)</w:t>
            </w:r>
            <w:r w:rsidRPr="00412187">
              <w:rPr>
                <w:rFonts w:ascii="Arial" w:eastAsia="Times New Roman" w:hAnsi="Arial" w:cs="Arial"/>
                <w:i/>
                <w:lang w:eastAsia="pl-PL"/>
              </w:rPr>
              <w:tab/>
            </w:r>
          </w:p>
        </w:tc>
        <w:tc>
          <w:tcPr>
            <w:tcW w:w="3931" w:type="dxa"/>
          </w:tcPr>
          <w:p w14:paraId="04236F26" w14:textId="77777777" w:rsidR="00412187" w:rsidRPr="00412187" w:rsidRDefault="00412187" w:rsidP="00412187">
            <w:pPr>
              <w:widowControl w:val="0"/>
              <w:suppressAutoHyphens/>
              <w:spacing w:before="120" w:after="120" w:line="200" w:lineRule="atLeast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12187">
              <w:rPr>
                <w:rFonts w:ascii="Arial" w:eastAsia="Times New Roman" w:hAnsi="Arial" w:cs="Arial"/>
                <w:i/>
                <w:lang w:eastAsia="pl-PL"/>
              </w:rPr>
              <w:t xml:space="preserve">              (Zamawiający)</w:t>
            </w:r>
          </w:p>
        </w:tc>
      </w:tr>
    </w:tbl>
    <w:p w14:paraId="2CB8B83B" w14:textId="1E7CF46A" w:rsidR="00870F5B" w:rsidRPr="00BB6B8D" w:rsidRDefault="00870F5B" w:rsidP="00BB6B8D">
      <w:pPr>
        <w:spacing w:after="0"/>
        <w:rPr>
          <w:rFonts w:ascii="Arial" w:hAnsi="Arial" w:cs="Arial"/>
        </w:rPr>
      </w:pPr>
      <w:r w:rsidRPr="00BB6B8D">
        <w:rPr>
          <w:rFonts w:ascii="Arial" w:hAnsi="Arial" w:cs="Arial"/>
          <w:bCs/>
        </w:rPr>
        <w:tab/>
      </w:r>
      <w:r w:rsidRPr="00BB6B8D">
        <w:rPr>
          <w:rFonts w:ascii="Arial" w:hAnsi="Arial" w:cs="Arial"/>
        </w:rPr>
        <w:tab/>
      </w:r>
      <w:r w:rsidRPr="00BB6B8D">
        <w:rPr>
          <w:rFonts w:ascii="Arial" w:hAnsi="Arial" w:cs="Arial"/>
        </w:rPr>
        <w:tab/>
      </w:r>
      <w:r w:rsidRPr="00BB6B8D">
        <w:rPr>
          <w:rFonts w:ascii="Arial" w:hAnsi="Arial" w:cs="Arial"/>
        </w:rPr>
        <w:tab/>
      </w:r>
      <w:r w:rsidRPr="00BB6B8D">
        <w:rPr>
          <w:rFonts w:ascii="Arial" w:hAnsi="Arial" w:cs="Arial"/>
        </w:rPr>
        <w:tab/>
        <w:t xml:space="preserve">   </w:t>
      </w:r>
    </w:p>
    <w:sectPr w:rsidR="00870F5B" w:rsidRPr="00BB6B8D" w:rsidSect="00927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9CD6B" w14:textId="77777777" w:rsidR="00131F0F" w:rsidRDefault="00131F0F" w:rsidP="000F38F9">
      <w:pPr>
        <w:spacing w:after="0" w:line="240" w:lineRule="auto"/>
      </w:pPr>
      <w:r>
        <w:separator/>
      </w:r>
    </w:p>
  </w:endnote>
  <w:endnote w:type="continuationSeparator" w:id="0">
    <w:p w14:paraId="46CC5DCB" w14:textId="77777777" w:rsidR="00131F0F" w:rsidRDefault="00131F0F" w:rsidP="000F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B127" w14:textId="77777777" w:rsidR="008544DF" w:rsidRDefault="008544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74144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93D306" w14:textId="1412F80B" w:rsidR="008544DF" w:rsidRDefault="008544D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26FEBC" w14:textId="77777777" w:rsidR="001F489F" w:rsidRDefault="001F489F" w:rsidP="007A7EB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8D01" w14:textId="64AAB67F" w:rsidR="004A2F36" w:rsidRPr="00425F85" w:rsidRDefault="00EC3B3C" w:rsidP="005E1CC4">
    <w:pPr>
      <w:pStyle w:val="Stopka"/>
      <w:tabs>
        <w:tab w:val="clear" w:pos="4536"/>
        <w:tab w:val="clear" w:pos="9072"/>
      </w:tabs>
      <w:ind w:hanging="426"/>
    </w:pPr>
    <w:r>
      <w:rPr>
        <w:noProof/>
      </w:rPr>
      <w:drawing>
        <wp:inline distT="0" distB="0" distL="0" distR="0" wp14:anchorId="2C4CBFFD" wp14:editId="40182BC8">
          <wp:extent cx="4523740" cy="1048385"/>
          <wp:effectExtent l="0" t="0" r="0" b="0"/>
          <wp:docPr id="8390223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374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B9D3" w14:textId="77777777" w:rsidR="00131F0F" w:rsidRDefault="00131F0F" w:rsidP="000F38F9">
      <w:pPr>
        <w:spacing w:after="0" w:line="240" w:lineRule="auto"/>
      </w:pPr>
      <w:r>
        <w:separator/>
      </w:r>
    </w:p>
  </w:footnote>
  <w:footnote w:type="continuationSeparator" w:id="0">
    <w:p w14:paraId="0B5677B3" w14:textId="77777777" w:rsidR="00131F0F" w:rsidRDefault="00131F0F" w:rsidP="000F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F119" w14:textId="77777777" w:rsidR="008544DF" w:rsidRDefault="008544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2135" w14:textId="77777777" w:rsidR="000F38F9" w:rsidRDefault="000F38F9" w:rsidP="000F38F9">
    <w:pPr>
      <w:pStyle w:val="Nagwek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82E4" w14:textId="7E847AD0" w:rsidR="00FF1ACA" w:rsidRDefault="00D478D2" w:rsidP="00425F85">
    <w:pPr>
      <w:pStyle w:val="Nagwek"/>
      <w:tabs>
        <w:tab w:val="clear" w:pos="4536"/>
        <w:tab w:val="clear" w:pos="9072"/>
      </w:tabs>
      <w:ind w:hanging="851"/>
    </w:pPr>
    <w:r>
      <w:rPr>
        <w:noProof/>
        <w:lang w:eastAsia="pl-PL"/>
      </w:rPr>
      <w:drawing>
        <wp:inline distT="0" distB="0" distL="0" distR="0" wp14:anchorId="3F7A4CCA" wp14:editId="51E0B0A8">
          <wp:extent cx="4908550" cy="936625"/>
          <wp:effectExtent l="0" t="0" r="0" b="0"/>
          <wp:docPr id="651260930" name="Obraz 651260930" descr="logo_RDOS_Gdańsk_WOIŚ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DOS_Gdańsk_WOIŚ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8550" cy="936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4E3F"/>
    <w:multiLevelType w:val="hybridMultilevel"/>
    <w:tmpl w:val="7ACC874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894162"/>
    <w:multiLevelType w:val="hybridMultilevel"/>
    <w:tmpl w:val="97F0566A"/>
    <w:lvl w:ilvl="0" w:tplc="FD3217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54C84"/>
    <w:multiLevelType w:val="hybridMultilevel"/>
    <w:tmpl w:val="2FFEA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F7C31"/>
    <w:multiLevelType w:val="hybridMultilevel"/>
    <w:tmpl w:val="DBDAF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C463B"/>
    <w:multiLevelType w:val="hybridMultilevel"/>
    <w:tmpl w:val="15F6C6A4"/>
    <w:lvl w:ilvl="0" w:tplc="06C066C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E2E55"/>
    <w:multiLevelType w:val="hybridMultilevel"/>
    <w:tmpl w:val="F9968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629A1"/>
    <w:multiLevelType w:val="hybridMultilevel"/>
    <w:tmpl w:val="3AC62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E1609"/>
    <w:multiLevelType w:val="hybridMultilevel"/>
    <w:tmpl w:val="2EDE5896"/>
    <w:lvl w:ilvl="0" w:tplc="B2481CD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16B47"/>
    <w:multiLevelType w:val="hybridMultilevel"/>
    <w:tmpl w:val="495CAE9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379671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0230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538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75589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4765663">
    <w:abstractNumId w:val="6"/>
  </w:num>
  <w:num w:numId="6" w16cid:durableId="2125419250">
    <w:abstractNumId w:val="7"/>
  </w:num>
  <w:num w:numId="7" w16cid:durableId="373042404">
    <w:abstractNumId w:val="4"/>
  </w:num>
  <w:num w:numId="8" w16cid:durableId="56100415">
    <w:abstractNumId w:val="5"/>
  </w:num>
  <w:num w:numId="9" w16cid:durableId="75236194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289"/>
    <w:rsid w:val="00010A42"/>
    <w:rsid w:val="0002481D"/>
    <w:rsid w:val="00037C21"/>
    <w:rsid w:val="000572F1"/>
    <w:rsid w:val="0007274D"/>
    <w:rsid w:val="0008196B"/>
    <w:rsid w:val="00083DB0"/>
    <w:rsid w:val="00084EF8"/>
    <w:rsid w:val="00092273"/>
    <w:rsid w:val="000925F1"/>
    <w:rsid w:val="000B3C97"/>
    <w:rsid w:val="000D5B3B"/>
    <w:rsid w:val="000D6124"/>
    <w:rsid w:val="000E0C2E"/>
    <w:rsid w:val="000E5F02"/>
    <w:rsid w:val="000F1F9A"/>
    <w:rsid w:val="000F3813"/>
    <w:rsid w:val="000F38F9"/>
    <w:rsid w:val="000F6CE1"/>
    <w:rsid w:val="001101FC"/>
    <w:rsid w:val="00115EDF"/>
    <w:rsid w:val="00117863"/>
    <w:rsid w:val="001239E8"/>
    <w:rsid w:val="001253E7"/>
    <w:rsid w:val="00131F0F"/>
    <w:rsid w:val="00152CA5"/>
    <w:rsid w:val="00170CDF"/>
    <w:rsid w:val="001751F1"/>
    <w:rsid w:val="00175D69"/>
    <w:rsid w:val="001766D0"/>
    <w:rsid w:val="00181573"/>
    <w:rsid w:val="00182DD5"/>
    <w:rsid w:val="001851CC"/>
    <w:rsid w:val="00191E70"/>
    <w:rsid w:val="001A12FD"/>
    <w:rsid w:val="001C2D60"/>
    <w:rsid w:val="001C3F2C"/>
    <w:rsid w:val="001E5D3D"/>
    <w:rsid w:val="001F066E"/>
    <w:rsid w:val="001F473C"/>
    <w:rsid w:val="001F489F"/>
    <w:rsid w:val="002078CB"/>
    <w:rsid w:val="00207F62"/>
    <w:rsid w:val="00216EC7"/>
    <w:rsid w:val="00221F98"/>
    <w:rsid w:val="00225414"/>
    <w:rsid w:val="00232576"/>
    <w:rsid w:val="00234024"/>
    <w:rsid w:val="00241081"/>
    <w:rsid w:val="0024534D"/>
    <w:rsid w:val="002728D6"/>
    <w:rsid w:val="0028239F"/>
    <w:rsid w:val="002907A3"/>
    <w:rsid w:val="002A1F3D"/>
    <w:rsid w:val="002A2117"/>
    <w:rsid w:val="002C018D"/>
    <w:rsid w:val="002C28AF"/>
    <w:rsid w:val="002D038A"/>
    <w:rsid w:val="002E195E"/>
    <w:rsid w:val="002F3587"/>
    <w:rsid w:val="0031184D"/>
    <w:rsid w:val="00311BAA"/>
    <w:rsid w:val="00312D02"/>
    <w:rsid w:val="00313C97"/>
    <w:rsid w:val="003149CE"/>
    <w:rsid w:val="003164EA"/>
    <w:rsid w:val="003212A0"/>
    <w:rsid w:val="00342586"/>
    <w:rsid w:val="003442BD"/>
    <w:rsid w:val="00344461"/>
    <w:rsid w:val="00350DC0"/>
    <w:rsid w:val="0036229F"/>
    <w:rsid w:val="003714E9"/>
    <w:rsid w:val="00383FDD"/>
    <w:rsid w:val="00390E4A"/>
    <w:rsid w:val="00393829"/>
    <w:rsid w:val="003A0C78"/>
    <w:rsid w:val="003B53EB"/>
    <w:rsid w:val="003D3302"/>
    <w:rsid w:val="003D7B8F"/>
    <w:rsid w:val="003E347F"/>
    <w:rsid w:val="003F14C8"/>
    <w:rsid w:val="003F31DC"/>
    <w:rsid w:val="003F7BEC"/>
    <w:rsid w:val="00412187"/>
    <w:rsid w:val="004200CE"/>
    <w:rsid w:val="00425F85"/>
    <w:rsid w:val="00427D80"/>
    <w:rsid w:val="004314A0"/>
    <w:rsid w:val="00457289"/>
    <w:rsid w:val="00460388"/>
    <w:rsid w:val="00470190"/>
    <w:rsid w:val="00476E20"/>
    <w:rsid w:val="00485501"/>
    <w:rsid w:val="00494EA7"/>
    <w:rsid w:val="004959AC"/>
    <w:rsid w:val="00496AF8"/>
    <w:rsid w:val="004A2E5C"/>
    <w:rsid w:val="004A2F36"/>
    <w:rsid w:val="004C3A37"/>
    <w:rsid w:val="004C612C"/>
    <w:rsid w:val="004D0F8B"/>
    <w:rsid w:val="004D58A7"/>
    <w:rsid w:val="004E165F"/>
    <w:rsid w:val="00507774"/>
    <w:rsid w:val="00520772"/>
    <w:rsid w:val="00522C1A"/>
    <w:rsid w:val="005313F1"/>
    <w:rsid w:val="005362A7"/>
    <w:rsid w:val="00547812"/>
    <w:rsid w:val="0054781B"/>
    <w:rsid w:val="00557FD4"/>
    <w:rsid w:val="00566EBE"/>
    <w:rsid w:val="005900A3"/>
    <w:rsid w:val="005A0EA7"/>
    <w:rsid w:val="005B06FF"/>
    <w:rsid w:val="005B344E"/>
    <w:rsid w:val="005C3C1F"/>
    <w:rsid w:val="005C5336"/>
    <w:rsid w:val="005C7609"/>
    <w:rsid w:val="005E1CC4"/>
    <w:rsid w:val="005E513D"/>
    <w:rsid w:val="005F4F3B"/>
    <w:rsid w:val="00615F78"/>
    <w:rsid w:val="0062060B"/>
    <w:rsid w:val="0062316B"/>
    <w:rsid w:val="00624112"/>
    <w:rsid w:val="00626F39"/>
    <w:rsid w:val="006273C3"/>
    <w:rsid w:val="00633F2F"/>
    <w:rsid w:val="00657AC1"/>
    <w:rsid w:val="00657DE2"/>
    <w:rsid w:val="006657C0"/>
    <w:rsid w:val="00677A5C"/>
    <w:rsid w:val="00695C75"/>
    <w:rsid w:val="006A62BD"/>
    <w:rsid w:val="006A6CE8"/>
    <w:rsid w:val="006A78CB"/>
    <w:rsid w:val="006B13D7"/>
    <w:rsid w:val="006B437B"/>
    <w:rsid w:val="006D77B3"/>
    <w:rsid w:val="006E7251"/>
    <w:rsid w:val="006F4D2A"/>
    <w:rsid w:val="007003EB"/>
    <w:rsid w:val="00700C6B"/>
    <w:rsid w:val="00705E77"/>
    <w:rsid w:val="00721AE7"/>
    <w:rsid w:val="0073699F"/>
    <w:rsid w:val="00750746"/>
    <w:rsid w:val="0075095D"/>
    <w:rsid w:val="00757C74"/>
    <w:rsid w:val="00762D7D"/>
    <w:rsid w:val="0076437B"/>
    <w:rsid w:val="007876CB"/>
    <w:rsid w:val="007A0F1A"/>
    <w:rsid w:val="007A48D9"/>
    <w:rsid w:val="007A7EBB"/>
    <w:rsid w:val="007B5595"/>
    <w:rsid w:val="007B6EEE"/>
    <w:rsid w:val="007D7C22"/>
    <w:rsid w:val="007E0A19"/>
    <w:rsid w:val="007E28EB"/>
    <w:rsid w:val="007F4683"/>
    <w:rsid w:val="008053E2"/>
    <w:rsid w:val="00812CEA"/>
    <w:rsid w:val="00820C9B"/>
    <w:rsid w:val="0084444D"/>
    <w:rsid w:val="0085274A"/>
    <w:rsid w:val="00853604"/>
    <w:rsid w:val="008544DF"/>
    <w:rsid w:val="00870F5B"/>
    <w:rsid w:val="008B6E97"/>
    <w:rsid w:val="008C0CD8"/>
    <w:rsid w:val="008C2917"/>
    <w:rsid w:val="008D77DE"/>
    <w:rsid w:val="008E3CE8"/>
    <w:rsid w:val="0090430A"/>
    <w:rsid w:val="00905EA0"/>
    <w:rsid w:val="00910C6C"/>
    <w:rsid w:val="00922DB9"/>
    <w:rsid w:val="00927596"/>
    <w:rsid w:val="009301BF"/>
    <w:rsid w:val="0094343B"/>
    <w:rsid w:val="00951C0C"/>
    <w:rsid w:val="00956930"/>
    <w:rsid w:val="00961420"/>
    <w:rsid w:val="00963037"/>
    <w:rsid w:val="0096370D"/>
    <w:rsid w:val="00971370"/>
    <w:rsid w:val="009872ED"/>
    <w:rsid w:val="00993875"/>
    <w:rsid w:val="009949ED"/>
    <w:rsid w:val="009A0E84"/>
    <w:rsid w:val="009A34BF"/>
    <w:rsid w:val="009A79E6"/>
    <w:rsid w:val="009C407D"/>
    <w:rsid w:val="009C4DB6"/>
    <w:rsid w:val="009E4DDF"/>
    <w:rsid w:val="009E5CA9"/>
    <w:rsid w:val="009F7301"/>
    <w:rsid w:val="00A040FA"/>
    <w:rsid w:val="00A20FE6"/>
    <w:rsid w:val="00A2151A"/>
    <w:rsid w:val="00A31B45"/>
    <w:rsid w:val="00A5317F"/>
    <w:rsid w:val="00A61476"/>
    <w:rsid w:val="00A62DDA"/>
    <w:rsid w:val="00A63819"/>
    <w:rsid w:val="00A66F4C"/>
    <w:rsid w:val="00A81035"/>
    <w:rsid w:val="00A83A9E"/>
    <w:rsid w:val="00A9313E"/>
    <w:rsid w:val="00AD422F"/>
    <w:rsid w:val="00AE1E84"/>
    <w:rsid w:val="00AF0B90"/>
    <w:rsid w:val="00AF7094"/>
    <w:rsid w:val="00B0311E"/>
    <w:rsid w:val="00B04095"/>
    <w:rsid w:val="00B044AB"/>
    <w:rsid w:val="00B10921"/>
    <w:rsid w:val="00B12C3C"/>
    <w:rsid w:val="00B15900"/>
    <w:rsid w:val="00B21D98"/>
    <w:rsid w:val="00B454A1"/>
    <w:rsid w:val="00B502B2"/>
    <w:rsid w:val="00B53120"/>
    <w:rsid w:val="00B672E7"/>
    <w:rsid w:val="00B7633E"/>
    <w:rsid w:val="00B77DAD"/>
    <w:rsid w:val="00B85B21"/>
    <w:rsid w:val="00B86EF5"/>
    <w:rsid w:val="00B92AB3"/>
    <w:rsid w:val="00B94056"/>
    <w:rsid w:val="00B966A9"/>
    <w:rsid w:val="00B977DC"/>
    <w:rsid w:val="00BA4D2B"/>
    <w:rsid w:val="00BA6E2F"/>
    <w:rsid w:val="00BB6B8D"/>
    <w:rsid w:val="00BC407A"/>
    <w:rsid w:val="00C106CC"/>
    <w:rsid w:val="00C15C8B"/>
    <w:rsid w:val="00C1754A"/>
    <w:rsid w:val="00C200FA"/>
    <w:rsid w:val="00C22E7B"/>
    <w:rsid w:val="00C347A5"/>
    <w:rsid w:val="00C40979"/>
    <w:rsid w:val="00C61DBE"/>
    <w:rsid w:val="00C95391"/>
    <w:rsid w:val="00C95F87"/>
    <w:rsid w:val="00CA7E79"/>
    <w:rsid w:val="00CC6D30"/>
    <w:rsid w:val="00CE36BC"/>
    <w:rsid w:val="00CF136F"/>
    <w:rsid w:val="00CF33B3"/>
    <w:rsid w:val="00D064EE"/>
    <w:rsid w:val="00D06763"/>
    <w:rsid w:val="00D1415F"/>
    <w:rsid w:val="00D16970"/>
    <w:rsid w:val="00D173B8"/>
    <w:rsid w:val="00D26443"/>
    <w:rsid w:val="00D26CC4"/>
    <w:rsid w:val="00D30A3C"/>
    <w:rsid w:val="00D32B28"/>
    <w:rsid w:val="00D401B3"/>
    <w:rsid w:val="00D478D2"/>
    <w:rsid w:val="00D47B4A"/>
    <w:rsid w:val="00D52277"/>
    <w:rsid w:val="00D556EF"/>
    <w:rsid w:val="00D610BB"/>
    <w:rsid w:val="00D61951"/>
    <w:rsid w:val="00D70F96"/>
    <w:rsid w:val="00D73DD4"/>
    <w:rsid w:val="00D85A1A"/>
    <w:rsid w:val="00D9401B"/>
    <w:rsid w:val="00D959CB"/>
    <w:rsid w:val="00D971E8"/>
    <w:rsid w:val="00DC4C70"/>
    <w:rsid w:val="00DE28EA"/>
    <w:rsid w:val="00DE3A1E"/>
    <w:rsid w:val="00DE7F64"/>
    <w:rsid w:val="00E07B09"/>
    <w:rsid w:val="00E1523D"/>
    <w:rsid w:val="00E163F4"/>
    <w:rsid w:val="00E1684D"/>
    <w:rsid w:val="00E37929"/>
    <w:rsid w:val="00E40991"/>
    <w:rsid w:val="00E40E5E"/>
    <w:rsid w:val="00E43B38"/>
    <w:rsid w:val="00E5354F"/>
    <w:rsid w:val="00E608F6"/>
    <w:rsid w:val="00E61185"/>
    <w:rsid w:val="00E732DF"/>
    <w:rsid w:val="00E77F6A"/>
    <w:rsid w:val="00E81B89"/>
    <w:rsid w:val="00E9216E"/>
    <w:rsid w:val="00EB38F2"/>
    <w:rsid w:val="00EC3B3C"/>
    <w:rsid w:val="00EC4621"/>
    <w:rsid w:val="00EE189B"/>
    <w:rsid w:val="00EE7BA2"/>
    <w:rsid w:val="00F2101B"/>
    <w:rsid w:val="00F27C12"/>
    <w:rsid w:val="00F27D06"/>
    <w:rsid w:val="00F318C7"/>
    <w:rsid w:val="00F31C60"/>
    <w:rsid w:val="00F523F7"/>
    <w:rsid w:val="00F66637"/>
    <w:rsid w:val="00F82CF2"/>
    <w:rsid w:val="00F840B0"/>
    <w:rsid w:val="00F85C72"/>
    <w:rsid w:val="00F87D49"/>
    <w:rsid w:val="00F901C3"/>
    <w:rsid w:val="00F97206"/>
    <w:rsid w:val="00FC451B"/>
    <w:rsid w:val="00FD58D2"/>
    <w:rsid w:val="00FF1ACA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A7835"/>
  <w15:docId w15:val="{5AABD79B-BD37-41C6-9997-569BA129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28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522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2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8F9"/>
  </w:style>
  <w:style w:type="paragraph" w:styleId="Stopka">
    <w:name w:val="footer"/>
    <w:basedOn w:val="Normalny"/>
    <w:link w:val="Stopka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8F9"/>
  </w:style>
  <w:style w:type="paragraph" w:styleId="Tekstdymka">
    <w:name w:val="Balloon Text"/>
    <w:basedOn w:val="Normalny"/>
    <w:link w:val="TekstdymkaZnak"/>
    <w:uiPriority w:val="99"/>
    <w:semiHidden/>
    <w:unhideWhenUsed/>
    <w:rsid w:val="000F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38F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502B2"/>
    <w:rPr>
      <w:color w:val="0000FF"/>
      <w:u w:val="single"/>
    </w:rPr>
  </w:style>
  <w:style w:type="table" w:styleId="Tabela-Siatka">
    <w:name w:val="Table Grid"/>
    <w:basedOn w:val="Standardowy"/>
    <w:uiPriority w:val="99"/>
    <w:rsid w:val="00AF0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08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5227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B8F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70F5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F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F5B"/>
    <w:rPr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21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grotha\Desktop\!SZABLONY%20PISM\RDOS_Gda&#324;sk_WOO&#346;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B833C-4C4F-4CAC-93AC-D089A6C6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RDOS_Gdańsk_WOOŚ</Template>
  <TotalTime>925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Regionalna Dyrekcja Ochrony Środowiska w Gdańsku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Kurnikowska</dc:creator>
  <cp:lastModifiedBy>Anna Grotha</cp:lastModifiedBy>
  <cp:revision>74</cp:revision>
  <cp:lastPrinted>2026-05-07T10:19:00Z</cp:lastPrinted>
  <dcterms:created xsi:type="dcterms:W3CDTF">2022-03-29T09:57:00Z</dcterms:created>
  <dcterms:modified xsi:type="dcterms:W3CDTF">2026-06-22T11:17:00Z</dcterms:modified>
</cp:coreProperties>
</file>